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Godalming and Ash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Godalming and Ash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Godalming and Ash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Godalming and Ash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Godalming and Ash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Godalming and Ash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52.9% </w:t>
      </w:r>
      <w:r w:rsidRPr="004747BF">
        <w:rPr>
          <w:rFonts w:ascii="Libre Franklin Light" w:eastAsia="Times New Roman" w:hAnsi="Libre Franklin Light" w:cs="Calibri Light"/>
        </w:rPr>
        <w:t xml:space="preserve">of those respondents classified as PGSI 8+ in Godalming and Ash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Godalming and Ash is estimated to be </w:t>
      </w:r>
      <w:r w:rsidRPr="00773DF7">
        <w:rPr>
          <w:rFonts w:ascii="Libre Franklin Light" w:eastAsia="Times New Roman" w:hAnsi="Libre Franklin Light" w:cs="Calibri Light"/>
          <w:b/>
          <w:bCs/>
          <w:color w:val="C45911" w:themeColor="accent2" w:themeShade="BF"/>
        </w:rPr>
        <w:t xml:space="preserve">£991,469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Godalming and Ash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Godalming and Ash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Godalming and Ash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Godalming and Ash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odalming and As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Godalming and Ash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odalming and As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Godalming and Ash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Godalming and Ash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odalming and As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Godalming and Ash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Godalming and Ash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Godalming and Ash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Godalming and Ash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Godalming and Ash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Godalming and Ash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£991,469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Godalming and Ash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£16,149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£333,979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£23,925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£6,729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£12,336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£598,351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£991,469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Godalming and Ash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Godalming and Ash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Godalming and Ash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Godalming and Ash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Godalming and Ash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Godalming and Ash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Godalming and Ash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Godalming and Ash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Godalming and Ash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Godalming and Ash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Godalming and Ash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Godalming and Ash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E9DD2EE-7663-4EBA-8EA8-0DA90D0BB2A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